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BD5C" w14:textId="77777777" w:rsidR="00A24322" w:rsidRPr="003A03DC" w:rsidRDefault="008F5B0E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="00A24322"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="00270901"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2EF69905" w14:textId="77777777" w:rsidTr="009E1C69">
        <w:tc>
          <w:tcPr>
            <w:tcW w:w="6160" w:type="dxa"/>
            <w:tcBorders>
              <w:bottom w:val="nil"/>
            </w:tcBorders>
          </w:tcPr>
          <w:p w14:paraId="15364F43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5F8B72D6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03C1701C" w14:textId="77777777" w:rsidR="00A24322" w:rsidRPr="003A03DC" w:rsidRDefault="00A24322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FE020D3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45592D2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="00A2432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0926374B" w14:textId="3F7DFB30" w:rsidR="00A24322" w:rsidRPr="003A03DC" w:rsidRDefault="00EE46BA" w:rsidP="00B16D87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 w:rsidRPr="003A03DC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2" w:name="VbA_VergabeNr"/>
            <w:r w:rsidRPr="003A03DC">
              <w:rPr>
                <w:b/>
                <w:sz w:val="16"/>
                <w:szCs w:val="16"/>
              </w:rPr>
              <w:instrText xml:space="preserve"> FORMTEXT </w:instrText>
            </w:r>
            <w:r w:rsidRPr="003A03DC">
              <w:rPr>
                <w:b/>
                <w:sz w:val="16"/>
                <w:szCs w:val="16"/>
              </w:rPr>
            </w:r>
            <w:r w:rsidRPr="003A03DC">
              <w:rPr>
                <w:b/>
                <w:sz w:val="16"/>
                <w:szCs w:val="16"/>
              </w:rPr>
              <w:fldChar w:fldCharType="separate"/>
            </w:r>
            <w:r w:rsidR="00894E11" w:rsidRPr="00894E11">
              <w:rPr>
                <w:b/>
                <w:noProof/>
                <w:sz w:val="16"/>
                <w:szCs w:val="16"/>
              </w:rPr>
              <w:t>2</w:t>
            </w:r>
            <w:r w:rsidR="00FD54E6">
              <w:rPr>
                <w:b/>
                <w:noProof/>
                <w:sz w:val="16"/>
                <w:szCs w:val="16"/>
              </w:rPr>
              <w:t>5</w:t>
            </w:r>
            <w:r w:rsidR="00894E11" w:rsidRPr="00894E11">
              <w:rPr>
                <w:b/>
                <w:noProof/>
                <w:sz w:val="16"/>
                <w:szCs w:val="16"/>
              </w:rPr>
              <w:t>-20000</w:t>
            </w:r>
            <w:r w:rsidR="00FD54E6">
              <w:rPr>
                <w:b/>
                <w:noProof/>
                <w:sz w:val="16"/>
                <w:szCs w:val="16"/>
              </w:rPr>
              <w:t>64042</w:t>
            </w:r>
            <w:r w:rsidRPr="003A03DC"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1A23F0F8" w14:textId="77777777" w:rsidR="00A24322" w:rsidRPr="003A03DC" w:rsidRDefault="008F5B0E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="00FD7F92"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="00270901"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45624C7B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04582A7A" w14:textId="77777777" w:rsidR="00A24322" w:rsidRPr="003A03DC" w:rsidRDefault="00DA2154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</w:t>
            </w:r>
            <w:r w:rsidR="00A24322" w:rsidRPr="003A03DC">
              <w:rPr>
                <w:sz w:val="16"/>
                <w:szCs w:val="16"/>
              </w:rPr>
              <w:t>aßnahme</w:t>
            </w:r>
          </w:p>
        </w:tc>
      </w:tr>
      <w:tr w:rsidR="003A03DC" w:rsidRPr="003A03DC" w14:paraId="5CB3C09D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671CF36E" w14:textId="77777777" w:rsidR="00A24322" w:rsidRPr="003A03DC" w:rsidRDefault="00EE46BA" w:rsidP="00C7363D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="00270901"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="00C7363D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1F0ABA92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76F13853" w14:textId="77777777" w:rsidR="00A24322" w:rsidRPr="003A03DC" w:rsidRDefault="006E2077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5458021C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23703A37" w14:textId="77777777" w:rsidR="00F056DB" w:rsidRPr="00F056DB" w:rsidRDefault="00EE46BA" w:rsidP="00F056DB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6" w:name="VbA_BezLeistu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="00F056DB" w:rsidRPr="00F056DB">
              <w:rPr>
                <w:b/>
                <w:sz w:val="22"/>
              </w:rPr>
              <w:t>Beschaffung einer Screening-Software für Finanzsanktionen sowie erweiterter Sanktionslisten inkl. Research Tool im Rahmen des Projektes WEMASO</w:t>
            </w:r>
          </w:p>
          <w:p w14:paraId="79A43499" w14:textId="23761212" w:rsidR="003176F6" w:rsidRPr="003A03DC" w:rsidRDefault="00F056DB" w:rsidP="00F056DB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 w:rsidRPr="00F056DB">
              <w:rPr>
                <w:b/>
                <w:sz w:val="22"/>
              </w:rPr>
              <w:t>Los 1: Beschaffung einer Standard IT-Lösung im Bereich Namensscreening</w:t>
            </w:r>
            <w:r w:rsidR="00EE46BA" w:rsidRPr="003A03DC">
              <w:rPr>
                <w:b/>
                <w:sz w:val="22"/>
              </w:rPr>
              <w:fldChar w:fldCharType="end"/>
            </w:r>
            <w:bookmarkEnd w:id="6"/>
          </w:p>
          <w:p w14:paraId="2B82CF50" w14:textId="77777777" w:rsidR="004E6527" w:rsidRPr="003A03DC" w:rsidRDefault="003176F6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2801D99E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5C20A" w14:textId="77777777" w:rsidR="00F01A8D" w:rsidRPr="003A03DC" w:rsidRDefault="00F01A8D" w:rsidP="00B65946">
            <w:pPr>
              <w:rPr>
                <w:sz w:val="20"/>
              </w:rPr>
            </w:pPr>
          </w:p>
        </w:tc>
      </w:tr>
      <w:tr w:rsidR="003A03DC" w:rsidRPr="003A03DC" w14:paraId="0F38D6EA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65006" w14:textId="77777777" w:rsidR="00FD7F92" w:rsidRPr="003A03DC" w:rsidRDefault="00FD7F92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290C9FB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99598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ADE410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9065A" w14:textId="77777777" w:rsidR="00123FEF" w:rsidRPr="003A03DC" w:rsidRDefault="00C640F0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</w:t>
            </w:r>
            <w:r w:rsidR="00FD7F92" w:rsidRPr="003A03DC">
              <w:rPr>
                <w:b/>
                <w:sz w:val="20"/>
              </w:rPr>
              <w:t xml:space="preserve">über Art und Umfang der Leistungen, für die sich der Bieter der Fähigkeiten </w:t>
            </w:r>
          </w:p>
          <w:p w14:paraId="46558BBA" w14:textId="77777777" w:rsidR="00FD7F92" w:rsidRPr="003A03DC" w:rsidRDefault="00123FEF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(Mittel/Kapazitäten) </w:t>
            </w:r>
            <w:r w:rsidR="00FD7F92" w:rsidRPr="003A03DC">
              <w:rPr>
                <w:b/>
                <w:sz w:val="20"/>
              </w:rPr>
              <w:t>anderer Unternehmen bedienen wird</w:t>
            </w:r>
          </w:p>
        </w:tc>
      </w:tr>
      <w:tr w:rsidR="003A03DC" w:rsidRPr="003A03DC" w14:paraId="6AECEDB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176F2" w14:textId="77777777" w:rsidR="00FD7F92" w:rsidRPr="003A03DC" w:rsidRDefault="00FD7F92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4C535AE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964F9" w14:textId="77777777" w:rsidR="00FD7F92" w:rsidRPr="003A03DC" w:rsidRDefault="00FD7F92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</w:t>
            </w:r>
            <w:r w:rsidR="00F01A8D" w:rsidRPr="003A03DC">
              <w:rPr>
                <w:sz w:val="20"/>
              </w:rPr>
              <w:t>gen, für die ich m</w:t>
            </w:r>
            <w:r w:rsidRPr="003A03DC">
              <w:rPr>
                <w:sz w:val="20"/>
              </w:rPr>
              <w:t>ich/wir uns der Fähigkeiten anderer Unternehmen bedienen werde(n).</w:t>
            </w:r>
          </w:p>
        </w:tc>
      </w:tr>
    </w:tbl>
    <w:p w14:paraId="34D43853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footerReference w:type="default" r:id="rId10"/>
          <w:headerReference w:type="first" r:id="rId11"/>
          <w:footerReference w:type="first" r:id="rId12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C819627" w14:textId="77777777" w:rsidR="00B52577" w:rsidRPr="003A03DC" w:rsidRDefault="00B52577" w:rsidP="00DA2154">
      <w:pPr>
        <w:ind w:left="-68"/>
        <w:rPr>
          <w:sz w:val="16"/>
        </w:rPr>
        <w:sectPr w:rsidR="00B52577" w:rsidRPr="003A03DC" w:rsidSect="004D6B04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7E845585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226A3362" w14:textId="77777777" w:rsidR="00A24322" w:rsidRPr="003A03DC" w:rsidRDefault="00DA2154" w:rsidP="00DA2154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Positionsnr.</w:t>
            </w:r>
            <w:r w:rsidR="00376279" w:rsidRPr="003A03DC">
              <w:rPr>
                <w:sz w:val="18"/>
              </w:rPr>
              <w:t>/Leistungsbereich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5F41E894" w14:textId="77777777" w:rsidR="00A24322" w:rsidRPr="003A03DC" w:rsidRDefault="00A24322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244818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35D1D4C4" w14:textId="77777777" w:rsidR="00A24322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4DDC2A03" w14:textId="77777777" w:rsidR="00242EA8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="00A24322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68FBE1F4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9298948" w14:textId="77777777" w:rsidR="00C4786B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984714F" w14:textId="77777777" w:rsidR="00C4786B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C4786B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1106BB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2182A08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41126F6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8EB786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E01BFE6" w14:textId="77777777" w:rsidR="00F32819" w:rsidRPr="003A03DC" w:rsidRDefault="008F5B0E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42BA1D0" w14:textId="77777777" w:rsidR="00F32819" w:rsidRPr="003A03DC" w:rsidRDefault="008F5B0E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32819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8E694A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C782C4A" w14:textId="77777777" w:rsidR="00212C81" w:rsidRPr="003A03DC" w:rsidRDefault="00212C81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947F74A" w14:textId="77777777" w:rsidR="00212C81" w:rsidRPr="003A03DC" w:rsidRDefault="00212C81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6819FC4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151B6" w14:textId="77777777" w:rsidR="00B52577" w:rsidRPr="003A03DC" w:rsidRDefault="008F5B0E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88FCE" w14:textId="77777777" w:rsidR="00B52577" w:rsidRPr="003A03DC" w:rsidRDefault="008F5B0E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405EDBE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AD216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A4C1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127E4E45" w14:textId="77777777" w:rsidR="00212C81" w:rsidRPr="003A03DC" w:rsidRDefault="00212C81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54F70395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28D620B" w14:textId="77777777" w:rsidR="00212C81" w:rsidRPr="003A03DC" w:rsidRDefault="00212C81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0B08E090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23513ED3" w14:textId="77777777" w:rsidR="00212C81" w:rsidRPr="003A03DC" w:rsidRDefault="00212C81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7EE3FA5E" w14:textId="77777777" w:rsidR="00212C81" w:rsidRPr="003A03DC" w:rsidRDefault="00212C81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5453EA4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BA3E4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B48C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9CDAC49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C7B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BA534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2068D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731A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19ACCB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01B8612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7036E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B91F7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36C34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35C79" w14:textId="77777777" w:rsidR="00B52577" w:rsidRPr="003A03DC" w:rsidRDefault="008F5B0E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2F5212" w14:textId="77777777" w:rsidR="00B52577" w:rsidRPr="003A03DC" w:rsidRDefault="008F5B0E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B52577"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="00270901"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691EB3C0" w14:textId="77777777" w:rsidR="00A24322" w:rsidRPr="003A03DC" w:rsidRDefault="00A24322">
      <w:pPr>
        <w:rPr>
          <w:sz w:val="16"/>
          <w:szCs w:val="16"/>
        </w:rPr>
      </w:pPr>
    </w:p>
    <w:sectPr w:rsidR="00A24322" w:rsidRPr="003A03DC" w:rsidSect="004D6B04">
      <w:headerReference w:type="first" r:id="rId13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9013" w14:textId="77777777" w:rsidR="00AD59AF" w:rsidRDefault="00AD59AF" w:rsidP="00111D30">
      <w:r>
        <w:separator/>
      </w:r>
    </w:p>
  </w:endnote>
  <w:endnote w:type="continuationSeparator" w:id="0">
    <w:p w14:paraId="1156670B" w14:textId="77777777" w:rsidR="00AD59AF" w:rsidRDefault="00AD59AF" w:rsidP="00111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3B7" w14:textId="1AEBB24A" w:rsidR="00D43FD0" w:rsidRDefault="00D43FD0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>Vordr. 11029 c  (PC)    0</w:t>
    </w:r>
    <w:r w:rsidR="00212C81">
      <w:rPr>
        <w:sz w:val="14"/>
      </w:rPr>
      <w:t>4</w:t>
    </w:r>
    <w:r>
      <w:rPr>
        <w:sz w:val="14"/>
      </w:rPr>
      <w:t>.1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2C3" w14:textId="32E33152" w:rsidR="00E141CD" w:rsidRDefault="00E141CD" w:rsidP="003A03DC">
    <w:pPr>
      <w:pStyle w:val="Fuzeile"/>
      <w:tabs>
        <w:tab w:val="clear" w:pos="9072"/>
        <w:tab w:val="right" w:pos="9923"/>
      </w:tabs>
      <w:rPr>
        <w:sz w:val="14"/>
      </w:rPr>
    </w:pPr>
    <w:r>
      <w:rPr>
        <w:sz w:val="14"/>
      </w:rPr>
      <w:t xml:space="preserve">Vordr. 11029 c  (PC)    </w:t>
    </w:r>
    <w:r w:rsidR="00DA2154">
      <w:rPr>
        <w:sz w:val="14"/>
      </w:rPr>
      <w:t>0</w:t>
    </w:r>
    <w:r w:rsidR="00212C81">
      <w:rPr>
        <w:sz w:val="14"/>
      </w:rPr>
      <w:t>4</w:t>
    </w:r>
    <w:r>
      <w:rPr>
        <w:sz w:val="14"/>
      </w:rPr>
      <w:t>.</w:t>
    </w:r>
    <w:r w:rsidR="006E2077">
      <w:rPr>
        <w:sz w:val="14"/>
      </w:rPr>
      <w:t>1</w:t>
    </w:r>
    <w:r w:rsidR="00212C81">
      <w:rPr>
        <w:sz w:val="14"/>
      </w:rPr>
      <w:t>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1</w:t>
    </w:r>
    <w:r w:rsidR="008F5B0E"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="008F5B0E"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="008F5B0E" w:rsidRPr="00092D91">
      <w:rPr>
        <w:sz w:val="14"/>
      </w:rPr>
      <w:fldChar w:fldCharType="separate"/>
    </w:r>
    <w:r w:rsidR="00E35E12">
      <w:rPr>
        <w:noProof/>
        <w:sz w:val="14"/>
      </w:rPr>
      <w:t>2</w:t>
    </w:r>
    <w:r w:rsidR="008F5B0E"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AA27A" w14:textId="77777777" w:rsidR="00AD59AF" w:rsidRPr="0029109C" w:rsidRDefault="00AD59AF" w:rsidP="0029109C">
      <w:pPr>
        <w:pStyle w:val="Fuzeile"/>
        <w:rPr>
          <w:sz w:val="12"/>
          <w:szCs w:val="12"/>
        </w:rPr>
      </w:pPr>
      <w:r w:rsidRPr="0029109C">
        <w:rPr>
          <w:sz w:val="12"/>
          <w:szCs w:val="12"/>
        </w:rPr>
        <w:t>_________________</w:t>
      </w:r>
    </w:p>
  </w:footnote>
  <w:footnote w:type="continuationSeparator" w:id="0">
    <w:p w14:paraId="756BC2D2" w14:textId="77777777" w:rsidR="00AD59AF" w:rsidRDefault="00AD59AF" w:rsidP="00111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D103" w14:textId="77777777" w:rsidR="00731970" w:rsidRDefault="00731970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6A32668B" wp14:editId="2A94D70C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1D888" w14:textId="77777777" w:rsidR="00731970" w:rsidRDefault="007319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82422633">
    <w:abstractNumId w:val="3"/>
  </w:num>
  <w:num w:numId="2" w16cid:durableId="827943571">
    <w:abstractNumId w:val="7"/>
  </w:num>
  <w:num w:numId="3" w16cid:durableId="184171279">
    <w:abstractNumId w:val="9"/>
  </w:num>
  <w:num w:numId="4" w16cid:durableId="767433125">
    <w:abstractNumId w:val="6"/>
  </w:num>
  <w:num w:numId="5" w16cid:durableId="105008322">
    <w:abstractNumId w:val="1"/>
  </w:num>
  <w:num w:numId="6" w16cid:durableId="39205276">
    <w:abstractNumId w:val="11"/>
  </w:num>
  <w:num w:numId="7" w16cid:durableId="1165782509">
    <w:abstractNumId w:val="0"/>
  </w:num>
  <w:num w:numId="8" w16cid:durableId="398676689">
    <w:abstractNumId w:val="0"/>
  </w:num>
  <w:num w:numId="9" w16cid:durableId="1813518490">
    <w:abstractNumId w:val="0"/>
  </w:num>
  <w:num w:numId="10" w16cid:durableId="592513664">
    <w:abstractNumId w:val="3"/>
  </w:num>
  <w:num w:numId="11" w16cid:durableId="1931741663">
    <w:abstractNumId w:val="2"/>
  </w:num>
  <w:num w:numId="12" w16cid:durableId="1965116554">
    <w:abstractNumId w:val="7"/>
  </w:num>
  <w:num w:numId="13" w16cid:durableId="1028793334">
    <w:abstractNumId w:val="7"/>
  </w:num>
  <w:num w:numId="14" w16cid:durableId="552273352">
    <w:abstractNumId w:val="7"/>
  </w:num>
  <w:num w:numId="15" w16cid:durableId="732315163">
    <w:abstractNumId w:val="11"/>
  </w:num>
  <w:num w:numId="16" w16cid:durableId="966620742">
    <w:abstractNumId w:val="5"/>
  </w:num>
  <w:num w:numId="17" w16cid:durableId="1632785509">
    <w:abstractNumId w:val="7"/>
  </w:num>
  <w:num w:numId="18" w16cid:durableId="1586301778">
    <w:abstractNumId w:val="7"/>
  </w:num>
  <w:num w:numId="19" w16cid:durableId="1350763466">
    <w:abstractNumId w:val="7"/>
  </w:num>
  <w:num w:numId="20" w16cid:durableId="528567568">
    <w:abstractNumId w:val="8"/>
  </w:num>
  <w:num w:numId="21" w16cid:durableId="1893299192">
    <w:abstractNumId w:val="3"/>
  </w:num>
  <w:num w:numId="22" w16cid:durableId="602419563">
    <w:abstractNumId w:val="3"/>
  </w:num>
  <w:num w:numId="23" w16cid:durableId="453015590">
    <w:abstractNumId w:val="6"/>
  </w:num>
  <w:num w:numId="24" w16cid:durableId="1434936330">
    <w:abstractNumId w:val="7"/>
  </w:num>
  <w:num w:numId="25" w16cid:durableId="444421506">
    <w:abstractNumId w:val="6"/>
  </w:num>
  <w:num w:numId="26" w16cid:durableId="386150234">
    <w:abstractNumId w:val="6"/>
  </w:num>
  <w:num w:numId="27" w16cid:durableId="1652784008">
    <w:abstractNumId w:val="7"/>
  </w:num>
  <w:num w:numId="28" w16cid:durableId="937710743">
    <w:abstractNumId w:val="5"/>
  </w:num>
  <w:num w:numId="29" w16cid:durableId="656350490">
    <w:abstractNumId w:val="10"/>
  </w:num>
  <w:num w:numId="30" w16cid:durableId="549150482">
    <w:abstractNumId w:val="6"/>
  </w:num>
  <w:num w:numId="31" w16cid:durableId="509180916">
    <w:abstractNumId w:val="7"/>
  </w:num>
  <w:num w:numId="32" w16cid:durableId="1221215030">
    <w:abstractNumId w:val="5"/>
  </w:num>
  <w:num w:numId="33" w16cid:durableId="1085541912">
    <w:abstractNumId w:val="10"/>
  </w:num>
  <w:num w:numId="34" w16cid:durableId="1092894283">
    <w:abstractNumId w:val="6"/>
  </w:num>
  <w:num w:numId="35" w16cid:durableId="1716852420">
    <w:abstractNumId w:val="4"/>
  </w:num>
  <w:num w:numId="36" w16cid:durableId="2048333982">
    <w:abstractNumId w:val="0"/>
  </w:num>
  <w:num w:numId="37" w16cid:durableId="2049185975">
    <w:abstractNumId w:val="0"/>
  </w:num>
  <w:num w:numId="38" w16cid:durableId="1873226388">
    <w:abstractNumId w:val="0"/>
  </w:num>
  <w:num w:numId="39" w16cid:durableId="962686195">
    <w:abstractNumId w:val="0"/>
  </w:num>
  <w:num w:numId="40" w16cid:durableId="131198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0XgJaX7zFuaRvdygXh11BNAyZDVDtjjcaQ+8Jfc+Z28GcXoXVFytVQjnRC/uwCAJ/kIrx0jhUK4eHRE7mjuhLw==" w:saltValue="guBjgllhJSwTK79xiOBWOw==" w:algorithmName="SHA-512"/>
  <w:defaultTabStop w:val="709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9C6806"/>
    <w:rsid w:val="0001619C"/>
    <w:rsid w:val="00025508"/>
    <w:rsid w:val="00037EC1"/>
    <w:rsid w:val="000407A3"/>
    <w:rsid w:val="00092D91"/>
    <w:rsid w:val="00097D3F"/>
    <w:rsid w:val="000A064E"/>
    <w:rsid w:val="000B435D"/>
    <w:rsid w:val="000B4A8B"/>
    <w:rsid w:val="000B7C7E"/>
    <w:rsid w:val="000C2F87"/>
    <w:rsid w:val="000D5C68"/>
    <w:rsid w:val="001047C4"/>
    <w:rsid w:val="00111D30"/>
    <w:rsid w:val="00123FEF"/>
    <w:rsid w:val="001307B3"/>
    <w:rsid w:val="0016039A"/>
    <w:rsid w:val="0018527F"/>
    <w:rsid w:val="001946BB"/>
    <w:rsid w:val="001A0F0B"/>
    <w:rsid w:val="001A3603"/>
    <w:rsid w:val="001D0A63"/>
    <w:rsid w:val="001D1538"/>
    <w:rsid w:val="00212C81"/>
    <w:rsid w:val="00231DF1"/>
    <w:rsid w:val="00232C42"/>
    <w:rsid w:val="002357DE"/>
    <w:rsid w:val="00241CE0"/>
    <w:rsid w:val="00242EA8"/>
    <w:rsid w:val="0024698B"/>
    <w:rsid w:val="00263D70"/>
    <w:rsid w:val="00270901"/>
    <w:rsid w:val="002720BE"/>
    <w:rsid w:val="002877F1"/>
    <w:rsid w:val="00287D01"/>
    <w:rsid w:val="00290AD6"/>
    <w:rsid w:val="0029109C"/>
    <w:rsid w:val="002D44CE"/>
    <w:rsid w:val="003021E8"/>
    <w:rsid w:val="003176F6"/>
    <w:rsid w:val="00351E50"/>
    <w:rsid w:val="00373836"/>
    <w:rsid w:val="00376279"/>
    <w:rsid w:val="003A03DC"/>
    <w:rsid w:val="003A4643"/>
    <w:rsid w:val="003B58D0"/>
    <w:rsid w:val="003B6CE2"/>
    <w:rsid w:val="003E268A"/>
    <w:rsid w:val="00400DDA"/>
    <w:rsid w:val="00406D24"/>
    <w:rsid w:val="00411B4F"/>
    <w:rsid w:val="004201B4"/>
    <w:rsid w:val="004533A2"/>
    <w:rsid w:val="00470948"/>
    <w:rsid w:val="0048375C"/>
    <w:rsid w:val="004A11C7"/>
    <w:rsid w:val="004D5FEC"/>
    <w:rsid w:val="004D67D3"/>
    <w:rsid w:val="004D6B04"/>
    <w:rsid w:val="004E6527"/>
    <w:rsid w:val="00516F54"/>
    <w:rsid w:val="005267B1"/>
    <w:rsid w:val="00536F1B"/>
    <w:rsid w:val="00543CB4"/>
    <w:rsid w:val="0055298C"/>
    <w:rsid w:val="00596809"/>
    <w:rsid w:val="005A09D1"/>
    <w:rsid w:val="005A568D"/>
    <w:rsid w:val="005D1B11"/>
    <w:rsid w:val="005F4D18"/>
    <w:rsid w:val="006005D7"/>
    <w:rsid w:val="006037D6"/>
    <w:rsid w:val="00625F40"/>
    <w:rsid w:val="006503B7"/>
    <w:rsid w:val="006C62D8"/>
    <w:rsid w:val="006E201A"/>
    <w:rsid w:val="006E2077"/>
    <w:rsid w:val="006E244D"/>
    <w:rsid w:val="006F1891"/>
    <w:rsid w:val="006F5F87"/>
    <w:rsid w:val="007131E0"/>
    <w:rsid w:val="00721C1A"/>
    <w:rsid w:val="00723FFB"/>
    <w:rsid w:val="00725DF2"/>
    <w:rsid w:val="00731970"/>
    <w:rsid w:val="007418ED"/>
    <w:rsid w:val="0075349E"/>
    <w:rsid w:val="007677C3"/>
    <w:rsid w:val="00780C77"/>
    <w:rsid w:val="007B14A8"/>
    <w:rsid w:val="008114FF"/>
    <w:rsid w:val="00816045"/>
    <w:rsid w:val="00822123"/>
    <w:rsid w:val="00845D08"/>
    <w:rsid w:val="00872392"/>
    <w:rsid w:val="00876895"/>
    <w:rsid w:val="00894E11"/>
    <w:rsid w:val="008A30FA"/>
    <w:rsid w:val="008B107E"/>
    <w:rsid w:val="008E06E7"/>
    <w:rsid w:val="008F5B0E"/>
    <w:rsid w:val="008F6050"/>
    <w:rsid w:val="008F7AD5"/>
    <w:rsid w:val="00917B1A"/>
    <w:rsid w:val="009372F4"/>
    <w:rsid w:val="00942A1E"/>
    <w:rsid w:val="00946C80"/>
    <w:rsid w:val="00946DD9"/>
    <w:rsid w:val="00956508"/>
    <w:rsid w:val="00974F8D"/>
    <w:rsid w:val="00983A35"/>
    <w:rsid w:val="009A237F"/>
    <w:rsid w:val="009A622A"/>
    <w:rsid w:val="009B6A58"/>
    <w:rsid w:val="009C6806"/>
    <w:rsid w:val="009D3BF4"/>
    <w:rsid w:val="009D42B2"/>
    <w:rsid w:val="009E162C"/>
    <w:rsid w:val="009E1C69"/>
    <w:rsid w:val="009E3AF5"/>
    <w:rsid w:val="009F28A0"/>
    <w:rsid w:val="00A155D0"/>
    <w:rsid w:val="00A1592D"/>
    <w:rsid w:val="00A24322"/>
    <w:rsid w:val="00A71CC0"/>
    <w:rsid w:val="00AA332D"/>
    <w:rsid w:val="00AB013E"/>
    <w:rsid w:val="00AD59AF"/>
    <w:rsid w:val="00AE31A5"/>
    <w:rsid w:val="00B14A71"/>
    <w:rsid w:val="00B1586B"/>
    <w:rsid w:val="00B16D87"/>
    <w:rsid w:val="00B23AF5"/>
    <w:rsid w:val="00B34FCB"/>
    <w:rsid w:val="00B36631"/>
    <w:rsid w:val="00B52577"/>
    <w:rsid w:val="00B61A04"/>
    <w:rsid w:val="00B65946"/>
    <w:rsid w:val="00B7118B"/>
    <w:rsid w:val="00B9377D"/>
    <w:rsid w:val="00B95A39"/>
    <w:rsid w:val="00C00683"/>
    <w:rsid w:val="00C04227"/>
    <w:rsid w:val="00C0728E"/>
    <w:rsid w:val="00C07DD6"/>
    <w:rsid w:val="00C16766"/>
    <w:rsid w:val="00C4786B"/>
    <w:rsid w:val="00C640F0"/>
    <w:rsid w:val="00C65C13"/>
    <w:rsid w:val="00C706E1"/>
    <w:rsid w:val="00C7363D"/>
    <w:rsid w:val="00C74933"/>
    <w:rsid w:val="00C8545E"/>
    <w:rsid w:val="00CB0F22"/>
    <w:rsid w:val="00CE4817"/>
    <w:rsid w:val="00CF2CA1"/>
    <w:rsid w:val="00D25A87"/>
    <w:rsid w:val="00D43FD0"/>
    <w:rsid w:val="00D710D8"/>
    <w:rsid w:val="00D95469"/>
    <w:rsid w:val="00D9688F"/>
    <w:rsid w:val="00D96FC9"/>
    <w:rsid w:val="00DA182F"/>
    <w:rsid w:val="00DA2154"/>
    <w:rsid w:val="00DA6630"/>
    <w:rsid w:val="00E110FA"/>
    <w:rsid w:val="00E141CD"/>
    <w:rsid w:val="00E1499A"/>
    <w:rsid w:val="00E17C33"/>
    <w:rsid w:val="00E33930"/>
    <w:rsid w:val="00E35E12"/>
    <w:rsid w:val="00E37852"/>
    <w:rsid w:val="00E46E2D"/>
    <w:rsid w:val="00E610D9"/>
    <w:rsid w:val="00E82381"/>
    <w:rsid w:val="00EA6762"/>
    <w:rsid w:val="00EB1E55"/>
    <w:rsid w:val="00EB6FE6"/>
    <w:rsid w:val="00EE46BA"/>
    <w:rsid w:val="00EF1BE9"/>
    <w:rsid w:val="00F01A8D"/>
    <w:rsid w:val="00F056DB"/>
    <w:rsid w:val="00F25B91"/>
    <w:rsid w:val="00F32819"/>
    <w:rsid w:val="00F3429F"/>
    <w:rsid w:val="00F51F40"/>
    <w:rsid w:val="00F61CEA"/>
    <w:rsid w:val="00F83F2A"/>
    <w:rsid w:val="00F8534F"/>
    <w:rsid w:val="00F8653E"/>
    <w:rsid w:val="00F97E27"/>
    <w:rsid w:val="00FB6D46"/>
    <w:rsid w:val="00FC53C2"/>
    <w:rsid w:val="00FD548D"/>
    <w:rsid w:val="00FD54E6"/>
    <w:rsid w:val="00FD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EF07B"/>
  <w15:docId w15:val="{2A7B5546-F221-49B2-97F5-36479A59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ache\Verzeichnis%20Unternehmerleistungen%20E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  <Bearbeitungsstatus xmlns="8173bbca-b0cb-4fb7-89a0-d2e400b5edaa">In Arbeit</Bearbeitungsstatus>
  </documentManagement>
</p:properties>
</file>

<file path=customXml/itemProps1.xml><?xml version="1.0" encoding="utf-8"?>
<ds:datastoreItem xmlns:ds="http://schemas.openxmlformats.org/officeDocument/2006/customXml" ds:itemID="{D93595DB-E68B-492C-9A38-3875CAC676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429015-CA64-4EB4-B741-9A9C38466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123A8-B677-407A-983B-D521D2242F08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Verzeichnis Unternehmerleistungen EG.dotm</Template>
  <TotalTime>0</TotalTime>
  <Pages>2</Pages>
  <Words>205</Words>
  <Characters>1292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Frank Lisa</cp:lastModifiedBy>
  <cp:revision>8</cp:revision>
  <cp:lastPrinted>2020-11-26T08:42:00Z</cp:lastPrinted>
  <dcterms:created xsi:type="dcterms:W3CDTF">2025-10-23T09:04:00Z</dcterms:created>
  <dcterms:modified xsi:type="dcterms:W3CDTF">2026-07-09T12:36:00Z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  <property fmtid="{D5CDD505-2E9C-101B-9397-08002B2CF9AE}" pid="3" name="ContentTypeId">
    <vt:lpwstr>0x010100B2CF143979B03846BB6C8F0073AA4FFE</vt:lpwstr>
  </property>
  <property fmtid="{D5CDD505-2E9C-101B-9397-08002B2CF9AE}" pid="4" name="MediaServiceImageTags">
    <vt:lpwstr/>
  </property>
</Properties>
</file>